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1 - Mauer- und Betonarbeiten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2. Rettungsweg GS Goethe; Los 1 - Mauer- und Betonarbeiten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